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我要开饭店申办要件（企业）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我要开饭店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我要开饭店申请表单（企业）；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B91736F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A993341"/>
    <w:rsid w:val="2D3923C9"/>
    <w:rsid w:val="341620D1"/>
    <w:rsid w:val="3A8807C5"/>
    <w:rsid w:val="3B3D3DF8"/>
    <w:rsid w:val="3D197820"/>
    <w:rsid w:val="3DA4633D"/>
    <w:rsid w:val="3DCE512E"/>
    <w:rsid w:val="3E6758E2"/>
    <w:rsid w:val="429508CB"/>
    <w:rsid w:val="4706731C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81E7386"/>
    <w:rsid w:val="68667763"/>
    <w:rsid w:val="69B47978"/>
    <w:rsid w:val="6D535020"/>
    <w:rsid w:val="72F8496D"/>
    <w:rsid w:val="7500488A"/>
    <w:rsid w:val="75BA70A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2021-07-30T01:29:19Z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